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39"/>
        <w:tblW w:w="0" w:type="auto"/>
        <w:tblLook w:val="04A0" w:firstRow="1" w:lastRow="0" w:firstColumn="1" w:lastColumn="0" w:noHBand="0" w:noVBand="1"/>
      </w:tblPr>
      <w:tblGrid>
        <w:gridCol w:w="3964"/>
        <w:gridCol w:w="5052"/>
      </w:tblGrid>
      <w:tr w:rsidR="00661172" w:rsidTr="00661172">
        <w:trPr>
          <w:trHeight w:val="274"/>
        </w:trPr>
        <w:tc>
          <w:tcPr>
            <w:tcW w:w="3964" w:type="dxa"/>
          </w:tcPr>
          <w:p w:rsidR="00661172" w:rsidRPr="00661172" w:rsidRDefault="00661172" w:rsidP="00661172">
            <w:pPr>
              <w:tabs>
                <w:tab w:val="left" w:pos="1050"/>
              </w:tabs>
              <w:rPr>
                <w:sz w:val="28"/>
                <w:szCs w:val="28"/>
              </w:rPr>
            </w:pPr>
            <w:r w:rsidRPr="00661172">
              <w:rPr>
                <w:sz w:val="28"/>
                <w:szCs w:val="28"/>
              </w:rPr>
              <w:tab/>
              <w:t>Picture</w:t>
            </w:r>
          </w:p>
        </w:tc>
        <w:tc>
          <w:tcPr>
            <w:tcW w:w="5052" w:type="dxa"/>
          </w:tcPr>
          <w:p w:rsidR="00661172" w:rsidRPr="00661172" w:rsidRDefault="00661172" w:rsidP="00661172">
            <w:pPr>
              <w:jc w:val="center"/>
              <w:rPr>
                <w:sz w:val="28"/>
                <w:szCs w:val="28"/>
              </w:rPr>
            </w:pPr>
            <w:r w:rsidRPr="00661172">
              <w:rPr>
                <w:sz w:val="28"/>
                <w:szCs w:val="28"/>
              </w:rPr>
              <w:t>What happens</w:t>
            </w:r>
          </w:p>
        </w:tc>
      </w:tr>
      <w:tr w:rsidR="00661172" w:rsidTr="00661172">
        <w:tc>
          <w:tcPr>
            <w:tcW w:w="3964" w:type="dxa"/>
          </w:tcPr>
          <w:p w:rsidR="00661172" w:rsidRDefault="00661172" w:rsidP="00661172">
            <w:pPr>
              <w:jc w:val="right"/>
            </w:pPr>
          </w:p>
          <w:p w:rsidR="00661172" w:rsidRDefault="00661172" w:rsidP="00661172"/>
          <w:p w:rsidR="00661172" w:rsidRDefault="00661172" w:rsidP="00661172">
            <w:pPr>
              <w:jc w:val="right"/>
            </w:pPr>
          </w:p>
          <w:p w:rsidR="00661172" w:rsidRDefault="00661172" w:rsidP="00661172">
            <w:pPr>
              <w:jc w:val="right"/>
            </w:pPr>
          </w:p>
          <w:p w:rsidR="00661172" w:rsidRDefault="00661172" w:rsidP="00661172">
            <w:pPr>
              <w:jc w:val="right"/>
            </w:pPr>
          </w:p>
          <w:p w:rsidR="00661172" w:rsidRDefault="00661172" w:rsidP="00661172">
            <w:pPr>
              <w:jc w:val="right"/>
            </w:pPr>
          </w:p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  <w:tr w:rsidR="00661172" w:rsidTr="00661172">
        <w:tc>
          <w:tcPr>
            <w:tcW w:w="3964" w:type="dxa"/>
          </w:tcPr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  <w:p w:rsidR="00661172" w:rsidRDefault="00661172" w:rsidP="00661172"/>
        </w:tc>
        <w:tc>
          <w:tcPr>
            <w:tcW w:w="5052" w:type="dxa"/>
          </w:tcPr>
          <w:p w:rsidR="00661172" w:rsidRDefault="00661172" w:rsidP="00661172"/>
        </w:tc>
      </w:tr>
    </w:tbl>
    <w:p w:rsidR="00661172" w:rsidRDefault="00661172" w:rsidP="00661172"/>
    <w:p w:rsidR="00765F3D" w:rsidRDefault="00765F3D"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172"/>
    <w:rsid w:val="00661172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7EA3"/>
  <w15:chartTrackingRefBased/>
  <w15:docId w15:val="{3136E6EC-AF61-4948-A9A6-E10EE2EB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AD354E3C</Template>
  <TotalTime>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2021-02-09T20:26:00Z</dcterms:created>
  <dcterms:modified xsi:type="dcterms:W3CDTF">2021-02-09T20:30:00Z</dcterms:modified>
</cp:coreProperties>
</file>